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3.xml" ContentType="application/vnd.openxmlformats-officedocument.wordprocessingml.footer+xml"/>
  <Override PartName="/word/endnotes.xml" ContentType="application/vnd.openxmlformats-officedocument.wordprocessingml.end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lastRenderedPageBreak/>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 xml:space="preserve">n'a pas consenti, recherché, cherché à obtenir ou accepté, et s'engage à ne pas consentir, rechercher, chercher à obtenir ou accepter, d'avantage, financier ou en nature, en faveur ou de la part d'une quelconque personne lorsque cet avantage constitue une pratique </w:t>
      </w:r>
      <w:r w:rsidRPr="001C3795">
        <w:rPr>
          <w:rFonts w:ascii="Calibri" w:hAnsi="Calibri"/>
          <w:sz w:val="22"/>
          <w:szCs w:val="22"/>
        </w:rPr>
        <w:lastRenderedPageBreak/>
        <w:t>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bookmarkStart w:id="0" w:name="_GoBack"/>
      <w:bookmarkEnd w:id="0"/>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lastRenderedPageBreak/>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1C379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3675603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1C379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6145"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 Id="rId30"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5EC5D7CAB84B4F4B90AD207C65BBE63B" ma:contentTypeVersion="14" ma:contentTypeDescription="Crée un document." ma:contentTypeScope="" ma:versionID="2b9711429e25a3d1c52bf9acde02857f">
  <xsd:schema xmlns:xsd="http://www.w3.org/2001/XMLSchema" xmlns:xs="http://www.w3.org/2001/XMLSchema" xmlns:p="http://schemas.microsoft.com/office/2006/metadata/properties" xmlns:ns2="f04a53e1-6d6b-464b-9dc9-b6236dc1ba3e" xmlns:ns3="dc8f9790-5704-4816-90d3-9b0c0c77441e" targetNamespace="http://schemas.microsoft.com/office/2006/metadata/properties" ma:root="true" ma:fieldsID="7219ad0095c06a0610febb89349799fe" ns2:_="" ns3:_="">
    <xsd:import namespace="f04a53e1-6d6b-464b-9dc9-b6236dc1ba3e"/>
    <xsd:import namespace="dc8f9790-5704-4816-90d3-9b0c0c77441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4a53e1-6d6b-464b-9dc9-b6236dc1ba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lcf76f155ced4ddcb4097134ff3c332f" ma:index="19" nillable="true" ma:taxonomy="true" ma:internalName="lcf76f155ced4ddcb4097134ff3c332f" ma:taxonomyFieldName="MediaServiceImageTags" ma:displayName="Balises d’images" ma:readOnly="false" ma:fieldId="{5cf76f15-5ced-4ddc-b409-7134ff3c332f}" ma:taxonomyMulti="true" ma:sspId="91d0c870-6c87-4232-a4cc-32c5b252a907"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c8f9790-5704-4816-90d3-9b0c0c77441e"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04a53e1-6d6b-464b-9dc9-b6236dc1ba3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customXml/itemProps2.xml><?xml version="1.0" encoding="utf-8"?>
<ds:datastoreItem xmlns:ds="http://schemas.openxmlformats.org/officeDocument/2006/customXml" ds:itemID="{E0545E07-3D0C-43AC-BFFD-1436191A44C6}"/>
</file>

<file path=customXml/itemProps3.xml><?xml version="1.0" encoding="utf-8"?>
<ds:datastoreItem xmlns:ds="http://schemas.openxmlformats.org/officeDocument/2006/customXml" ds:itemID="{782AE459-741B-492A-BFCB-031004F26CEF}"/>
</file>

<file path=customXml/itemProps4.xml><?xml version="1.0" encoding="utf-8"?>
<ds:datastoreItem xmlns:ds="http://schemas.openxmlformats.org/officeDocument/2006/customXml" ds:itemID="{CB04DF69-DA78-4931-93B2-A3008E84BCD0}"/>
</file>

<file path=docProps/app.xml><?xml version="1.0" encoding="utf-8"?>
<Properties xmlns="http://schemas.openxmlformats.org/officeDocument/2006/extended-properties" xmlns:vt="http://schemas.openxmlformats.org/officeDocument/2006/docPropsVTypes">
  <Template>Rapport_1</Template>
  <TotalTime>20</TotalTime>
  <Pages>6</Pages>
  <Words>1423</Words>
  <Characters>8621</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Chloé MAKENGO</cp:lastModifiedBy>
  <cp:revision>3</cp:revision>
  <cp:lastPrinted>2016-03-24T23:23:00Z</cp:lastPrinted>
  <dcterms:created xsi:type="dcterms:W3CDTF">2023-02-01T08:32:00Z</dcterms:created>
  <dcterms:modified xsi:type="dcterms:W3CDTF">2023-02-01T10:27:00Z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0x0101005EC5D7CAB84B4F4B90AD207C65BBE63B</vt:lpwstr>
  </property>
</Properties>
</file>